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9A395" w14:textId="77777777" w:rsidR="00323FF4" w:rsidRDefault="00323FF4" w:rsidP="00323F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SOMERTON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fl.1420)</w:t>
      </w:r>
    </w:p>
    <w:p w14:paraId="12E53C6F" w14:textId="77777777" w:rsidR="00323FF4" w:rsidRDefault="00323FF4" w:rsidP="00323F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Rede, Suffolk. Franklin.</w:t>
      </w:r>
    </w:p>
    <w:p w14:paraId="7F4C35BA" w14:textId="77777777" w:rsidR="00323FF4" w:rsidRDefault="00323FF4" w:rsidP="00323FF4">
      <w:pPr>
        <w:pStyle w:val="NoSpacing"/>
        <w:rPr>
          <w:rFonts w:cs="Times New Roman"/>
          <w:szCs w:val="24"/>
        </w:rPr>
      </w:pPr>
    </w:p>
    <w:p w14:paraId="29B624BF" w14:textId="77777777" w:rsidR="00323FF4" w:rsidRDefault="00323FF4" w:rsidP="00323FF4">
      <w:pPr>
        <w:pStyle w:val="NoSpacing"/>
        <w:rPr>
          <w:rFonts w:cs="Times New Roman"/>
          <w:szCs w:val="24"/>
        </w:rPr>
      </w:pPr>
    </w:p>
    <w:p w14:paraId="4BAC76BF" w14:textId="77777777" w:rsidR="00323FF4" w:rsidRDefault="00323FF4" w:rsidP="00323F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Rokewode</w:t>
      </w:r>
      <w:proofErr w:type="spellEnd"/>
      <w:r>
        <w:rPr>
          <w:rFonts w:cs="Times New Roman"/>
          <w:szCs w:val="24"/>
        </w:rPr>
        <w:t xml:space="preserve">(q.v.) and Thomas Barton(q.v.) brought a plaint of </w:t>
      </w:r>
      <w:proofErr w:type="gramStart"/>
      <w:r>
        <w:rPr>
          <w:rFonts w:cs="Times New Roman"/>
          <w:szCs w:val="24"/>
        </w:rPr>
        <w:t>debt</w:t>
      </w:r>
      <w:proofErr w:type="gramEnd"/>
    </w:p>
    <w:p w14:paraId="3254628B" w14:textId="77777777" w:rsidR="00323FF4" w:rsidRDefault="00323FF4" w:rsidP="00323F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 and four others.</w:t>
      </w:r>
    </w:p>
    <w:p w14:paraId="6A552A36" w14:textId="77777777" w:rsidR="00323FF4" w:rsidRDefault="00323FF4" w:rsidP="00323F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20D02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604150E7" w14:textId="77777777" w:rsidR="00323FF4" w:rsidRDefault="00323FF4" w:rsidP="00323FF4">
      <w:pPr>
        <w:pStyle w:val="NoSpacing"/>
        <w:rPr>
          <w:rFonts w:cs="Times New Roman"/>
          <w:szCs w:val="24"/>
        </w:rPr>
      </w:pPr>
    </w:p>
    <w:p w14:paraId="44C98E5A" w14:textId="77777777" w:rsidR="00323FF4" w:rsidRDefault="00323FF4" w:rsidP="00323FF4">
      <w:pPr>
        <w:pStyle w:val="NoSpacing"/>
        <w:rPr>
          <w:rFonts w:cs="Times New Roman"/>
          <w:szCs w:val="24"/>
        </w:rPr>
      </w:pPr>
    </w:p>
    <w:p w14:paraId="0366E3C6" w14:textId="77777777" w:rsidR="00323FF4" w:rsidRDefault="00323FF4" w:rsidP="00323F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June 2023</w:t>
      </w:r>
    </w:p>
    <w:p w14:paraId="5FB4E1A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AAFB2" w14:textId="77777777" w:rsidR="00323FF4" w:rsidRDefault="00323FF4" w:rsidP="009139A6">
      <w:r>
        <w:separator/>
      </w:r>
    </w:p>
  </w:endnote>
  <w:endnote w:type="continuationSeparator" w:id="0">
    <w:p w14:paraId="5F5B1753" w14:textId="77777777" w:rsidR="00323FF4" w:rsidRDefault="00323F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BA0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9DD2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A4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1C30C" w14:textId="77777777" w:rsidR="00323FF4" w:rsidRDefault="00323FF4" w:rsidP="009139A6">
      <w:r>
        <w:separator/>
      </w:r>
    </w:p>
  </w:footnote>
  <w:footnote w:type="continuationSeparator" w:id="0">
    <w:p w14:paraId="196D6D2B" w14:textId="77777777" w:rsidR="00323FF4" w:rsidRDefault="00323F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43B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C7B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F42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FF4"/>
    <w:rsid w:val="000666E0"/>
    <w:rsid w:val="002510B7"/>
    <w:rsid w:val="00323FF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3FCE3"/>
  <w15:chartTrackingRefBased/>
  <w15:docId w15:val="{B4868FAF-4314-4BA0-B4FA-D4990EFD1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23F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2023-07-03T20:49:00Z</dcterms:created>
  <dcterms:modified xsi:type="dcterms:W3CDTF">2023-07-03T20:50:00Z</dcterms:modified>
</cp:coreProperties>
</file>